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  <w:sz w:val="36"/>
        </w:rPr>
        <w:t>Unit</w:t>
      </w:r>
      <w:r w:rsidRPr="00234608">
        <w:rPr>
          <w:rFonts w:ascii="Times New Roman" w:eastAsia="宋体" w:hAnsi="宋体"/>
          <w:b/>
          <w:color w:val="000000" w:themeColor="text1"/>
          <w:sz w:val="36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  <w:sz w:val="36"/>
        </w:rPr>
        <w:t>6</w:t>
      </w:r>
      <w:r w:rsidRPr="00234608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234608">
        <w:rPr>
          <w:rFonts w:ascii="Times New Roman" w:eastAsia="宋体" w:hAnsi="宋体"/>
          <w:b/>
          <w:color w:val="000000" w:themeColor="text1"/>
          <w:sz w:val="36"/>
        </w:rPr>
        <w:t>综合练习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第一部分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听力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共五节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宋体" w:hAnsi="宋体"/>
          <w:color w:val="000000" w:themeColor="text1"/>
          <w:sz w:val="26"/>
        </w:rPr>
        <w:t>30</w:t>
      </w:r>
      <w:r w:rsidRPr="00234608">
        <w:rPr>
          <w:rFonts w:ascii="Times New Roman" w:eastAsia="楷体" w:hAnsi="楷体"/>
          <w:color w:val="000000" w:themeColor="text1"/>
          <w:sz w:val="26"/>
        </w:rPr>
        <w:t>个小题</w:t>
      </w:r>
      <w:r w:rsidRPr="00234608">
        <w:rPr>
          <w:rFonts w:ascii="Times New Roman" w:eastAsia="宋体" w:hAnsi="宋体"/>
          <w:color w:val="000000" w:themeColor="text1"/>
          <w:sz w:val="26"/>
        </w:rPr>
        <w:t>;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每小题</w:t>
      </w:r>
      <w:r w:rsidRPr="00234608">
        <w:rPr>
          <w:rFonts w:ascii="Times New Roman" w:eastAsia="宋体" w:hAnsi="宋体"/>
          <w:color w:val="000000" w:themeColor="text1"/>
          <w:sz w:val="26"/>
        </w:rPr>
        <w:t>1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30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选择相应的图片。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读一遍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B290AA2" wp14:editId="5089D858">
            <wp:extent cx="4088880" cy="558360"/>
            <wp:effectExtent l="0" t="0" r="0" b="0"/>
            <wp:docPr id="108" name="TE7KR58.eps" descr="id:2147486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888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33D8C99" wp14:editId="7B47A13F">
            <wp:extent cx="4304520" cy="570600"/>
            <wp:effectExtent l="0" t="0" r="0" b="0"/>
            <wp:docPr id="109" name="25EG56.eps" descr="id:2147486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04520" cy="57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601DBA9" wp14:editId="105499EB">
            <wp:extent cx="4406760" cy="634680"/>
            <wp:effectExtent l="0" t="0" r="0" b="0"/>
            <wp:docPr id="110" name="25EG57.eps" descr="id:21474867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0676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8A196B4" wp14:editId="0A1F3210">
            <wp:extent cx="4076640" cy="723240"/>
            <wp:effectExtent l="0" t="0" r="0" b="0"/>
            <wp:docPr id="111" name="25EG58.eps" descr="id:21474867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7664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9D04BE7" wp14:editId="76FCD0AE">
            <wp:extent cx="4280040" cy="608760"/>
            <wp:effectExtent l="0" t="0" r="0" b="0"/>
            <wp:docPr id="112" name="25EG59.eps" descr="id:2147486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8004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BDE9566" wp14:editId="0516635E">
            <wp:extent cx="4330440" cy="558360"/>
            <wp:effectExtent l="0" t="0" r="0" b="0"/>
            <wp:docPr id="113" name="25EG60.eps" descr="id:21474867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3044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听句子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选择最佳应答。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读一遍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　　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宋体"/>
          <w:color w:val="000000" w:themeColor="text1"/>
        </w:rPr>
        <w:t xml:space="preserve">　　　　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宋体"/>
          <w:color w:val="000000" w:themeColor="text1"/>
        </w:rPr>
        <w:t xml:space="preserve">　　　　　　　　　　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No, I don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know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is late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is 5:00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am hungry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brush my teeth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have breakfast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goes to bed at 9:30 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he does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he is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Yes, he does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the evening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usually does his homework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7:30 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May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play basketball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lastRenderedPageBreak/>
        <w:t>12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For 45 minutes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8:00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Two days later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第三节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选择最佳选项完成句子。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读两遍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Jane does her homework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in the evening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9:30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6:20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7:00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 xml:space="preserve"> gets up earlier(</w:t>
      </w:r>
      <w:r w:rsidRPr="00234608">
        <w:rPr>
          <w:rFonts w:ascii="Times New Roman" w:eastAsia="宋体" w:hAnsi="宋体"/>
          <w:color w:val="000000" w:themeColor="text1"/>
        </w:rPr>
        <w:t>更早</w:t>
      </w:r>
      <w:r w:rsidRPr="00234608">
        <w:rPr>
          <w:rFonts w:ascii="Times New Roman" w:eastAsia="宋体" w:hAnsi="宋体"/>
          <w:color w:val="000000" w:themeColor="text1"/>
        </w:rPr>
        <w:t>) in the boy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family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boy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father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boy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boy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mother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Tony usually takes a shower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the afternoon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the morning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before lunch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Mike usually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in the evening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watches TV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plays games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plays the guitar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Sam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first in the evening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does homework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watches TV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eats dinner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Bill usually goes to school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in the morning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7:10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6:50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7:00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第四节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根据对话内容及问题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选择最佳选项。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读两遍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19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20</w:t>
      </w:r>
      <w:r w:rsidRPr="00234608">
        <w:rPr>
          <w:rFonts w:eastAsia="方正宋黑_GBK"/>
          <w:color w:val="000000" w:themeColor="text1"/>
        </w:rPr>
        <w:t>题。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19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When does Jim usually get up?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five o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clock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six o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clock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seven o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clock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does Jim usually do in the morning?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takes a shower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does his homework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reads English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21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22</w:t>
      </w:r>
      <w:r w:rsidRPr="00234608">
        <w:rPr>
          <w:rFonts w:eastAsia="方正宋黑_GBK"/>
          <w:color w:val="000000" w:themeColor="text1"/>
        </w:rPr>
        <w:t>题。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does Peter do at seven o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clock?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lastRenderedPageBreak/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runs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takes a shower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eats breakfast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does Mary think of her school life?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boring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relaxing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fun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eastAsia="方正宋黑_GBK"/>
          <w:color w:val="000000" w:themeColor="text1"/>
        </w:rPr>
        <w:t>听下面一段对话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eastAsia="方正宋黑_GBK"/>
          <w:color w:val="000000" w:themeColor="text1"/>
        </w:rPr>
        <w:t xml:space="preserve"> </w:t>
      </w:r>
      <w:r w:rsidRPr="00234608">
        <w:rPr>
          <w:rFonts w:eastAsia="方正宋黑_GBK"/>
          <w:color w:val="000000" w:themeColor="text1"/>
        </w:rPr>
        <w:t>回答第</w:t>
      </w:r>
      <w:r w:rsidRPr="00234608">
        <w:rPr>
          <w:rFonts w:ascii="Times New Roman" w:eastAsia="宋体" w:hAnsi="宋体"/>
          <w:color w:val="000000" w:themeColor="text1"/>
        </w:rPr>
        <w:t>23</w:t>
      </w:r>
      <w:r w:rsidRPr="00234608">
        <w:rPr>
          <w:rFonts w:eastAsia="方正宋黑_GBK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24</w:t>
      </w:r>
      <w:r w:rsidRPr="00234608">
        <w:rPr>
          <w:rFonts w:eastAsia="方正宋黑_GBK"/>
          <w:color w:val="000000" w:themeColor="text1"/>
        </w:rPr>
        <w:t>题。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How many kinds of subjects does Linda have on Friday?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Four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Five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Six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24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When does Linda have maths on Friday?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10:00 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1:30 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3:00 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第五节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Arial" w:eastAsia="黑体" w:hAnsi="黑体"/>
          <w:color w:val="000000" w:themeColor="text1"/>
        </w:rPr>
        <w:t>听短文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完成表中所缺信息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Arial" w:eastAsia="黑体" w:hAnsi="黑体"/>
          <w:color w:val="000000" w:themeColor="text1"/>
        </w:rPr>
        <w:t xml:space="preserve"> </w:t>
      </w:r>
      <w:r w:rsidRPr="00234608">
        <w:rPr>
          <w:rFonts w:ascii="Arial" w:eastAsia="黑体" w:hAnsi="黑体"/>
          <w:color w:val="000000" w:themeColor="text1"/>
        </w:rPr>
        <w:t>每空仅填一词。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Arial" w:eastAsia="黑体" w:hAnsi="黑体"/>
          <w:color w:val="000000" w:themeColor="text1"/>
        </w:rPr>
        <w:t>读三遍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133"/>
        <w:gridCol w:w="4134"/>
      </w:tblGrid>
      <w:tr w:rsidR="00E14AF4" w:rsidRPr="00234608" w:rsidTr="00BE5327">
        <w:trPr>
          <w:jc w:val="center"/>
        </w:trPr>
        <w:tc>
          <w:tcPr>
            <w:tcW w:w="5000" w:type="pct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Tony’s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Day</w:t>
            </w:r>
          </w:p>
        </w:tc>
      </w:tr>
      <w:tr w:rsidR="00E14AF4" w:rsidRPr="00234608" w:rsidTr="00BE5327">
        <w:trPr>
          <w:jc w:val="center"/>
        </w:trPr>
        <w:tc>
          <w:tcPr>
            <w:tcW w:w="25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At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25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a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  <w:tc>
          <w:tcPr>
            <w:tcW w:w="25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get up</w:t>
            </w:r>
          </w:p>
        </w:tc>
      </w:tr>
      <w:tr w:rsidR="00E14AF4" w:rsidRPr="00234608" w:rsidTr="00BE5327">
        <w:trPr>
          <w:jc w:val="center"/>
        </w:trPr>
        <w:tc>
          <w:tcPr>
            <w:tcW w:w="25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At 7:00 a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  <w:tc>
          <w:tcPr>
            <w:tcW w:w="25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have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26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 </w:t>
            </w:r>
          </w:p>
        </w:tc>
      </w:tr>
      <w:tr w:rsidR="00E14AF4" w:rsidRPr="00234608" w:rsidTr="00BE5327">
        <w:trPr>
          <w:jc w:val="center"/>
        </w:trPr>
        <w:tc>
          <w:tcPr>
            <w:tcW w:w="25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At about 7:15 a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  <w:tc>
          <w:tcPr>
            <w:tcW w:w="25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go to school with his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27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 </w:t>
            </w:r>
          </w:p>
        </w:tc>
      </w:tr>
      <w:tr w:rsidR="00E14AF4" w:rsidRPr="00234608" w:rsidTr="00BE5327">
        <w:trPr>
          <w:jc w:val="center"/>
        </w:trPr>
        <w:tc>
          <w:tcPr>
            <w:tcW w:w="25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At about 4:30 p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  <w:tc>
          <w:tcPr>
            <w:tcW w:w="25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come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28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home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</w:tr>
      <w:tr w:rsidR="00E14AF4" w:rsidRPr="00234608" w:rsidTr="00BE5327">
        <w:trPr>
          <w:jc w:val="center"/>
        </w:trPr>
        <w:tc>
          <w:tcPr>
            <w:tcW w:w="25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In the evening</w:t>
            </w:r>
          </w:p>
        </w:tc>
        <w:tc>
          <w:tcPr>
            <w:tcW w:w="25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29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　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his homework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 </w:t>
            </w:r>
          </w:p>
        </w:tc>
      </w:tr>
      <w:tr w:rsidR="00E14AF4" w:rsidRPr="00234608" w:rsidTr="00BE5327">
        <w:trPr>
          <w:jc w:val="center"/>
        </w:trPr>
        <w:tc>
          <w:tcPr>
            <w:tcW w:w="25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On Saturday and Sunday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30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  <w:u w:val="single" w:color="000000"/>
              </w:rPr>
              <w:t xml:space="preserve">　　　　　 </w:t>
            </w:r>
          </w:p>
        </w:tc>
        <w:tc>
          <w:tcPr>
            <w:tcW w:w="25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watch TV</w:t>
            </w:r>
          </w:p>
        </w:tc>
      </w:tr>
    </w:tbl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第二部分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完形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共两节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从框内</w:t>
      </w:r>
      <w:r w:rsidRPr="00234608">
        <w:rPr>
          <w:rFonts w:ascii="Times New Roman" w:eastAsia="宋体" w:hAnsi="宋体"/>
          <w:color w:val="000000" w:themeColor="text1"/>
        </w:rPr>
        <w:t>6</w:t>
      </w:r>
      <w:r w:rsidRPr="00234608">
        <w:rPr>
          <w:rFonts w:ascii="Times New Roman" w:eastAsia="宋体" w:hAnsi="宋体"/>
          <w:color w:val="000000" w:themeColor="text1"/>
        </w:rPr>
        <w:t>个选项中选出可以填入空白处的最佳选项。选项中有一项为多余项。</w:t>
      </w:r>
    </w:p>
    <w:p w:rsidR="00E14AF4" w:rsidRPr="00234608" w:rsidRDefault="00E14AF4" w:rsidP="00E14AF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usually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early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walk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dressed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exercise</w:t>
      </w:r>
      <w:r w:rsidRPr="00234608">
        <w:rPr>
          <w:rFonts w:ascii="Times New Roman" w:eastAsia="宋体" w:hAnsi="宋体"/>
          <w:color w:val="000000" w:themeColor="text1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F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get to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David works in a basketball club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loves his job very much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He usually gets up at 6:30, takes a shower and gets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Before breakfast, he goes to a park and does some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usually runs for half an hour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When the weather is not good, he just takes a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33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in the park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At 8 o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clock, David goes home and has breakfast with his family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9:30, David goes to the club and plays basketball with other players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the best time of the 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He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34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has a match(</w:t>
      </w:r>
      <w:r w:rsidRPr="00234608">
        <w:rPr>
          <w:rFonts w:ascii="Times New Roman" w:eastAsia="宋体" w:hAnsi="宋体"/>
          <w:color w:val="000000" w:themeColor="text1"/>
        </w:rPr>
        <w:t>比赛</w:t>
      </w:r>
      <w:r w:rsidRPr="00234608">
        <w:rPr>
          <w:rFonts w:ascii="Times New Roman" w:eastAsia="宋体" w:hAnsi="宋体"/>
          <w:color w:val="000000" w:themeColor="text1"/>
        </w:rPr>
        <w:t>) in the afternoon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 match starts at 2:00 and finishes at 4:30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After the match, he has a drink with the other players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In the evening, David usually watches TV or reads a book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is very tired(</w:t>
      </w:r>
      <w:r w:rsidRPr="00234608">
        <w:rPr>
          <w:rFonts w:ascii="Times New Roman" w:eastAsia="宋体" w:hAnsi="宋体"/>
          <w:color w:val="000000" w:themeColor="text1"/>
        </w:rPr>
        <w:t>疲劳的</w:t>
      </w:r>
      <w:r w:rsidRPr="00234608">
        <w:rPr>
          <w:rFonts w:ascii="Times New Roman" w:eastAsia="宋体" w:hAnsi="宋体"/>
          <w:color w:val="000000" w:themeColor="text1"/>
        </w:rPr>
        <w:t>) after a day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 xml:space="preserve">s work, so he goes to bed very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35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从每题所给的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宋体"/>
          <w:color w:val="000000" w:themeColor="text1"/>
        </w:rPr>
        <w:t>三个选项中选出可以填入空白处的最佳选项。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Sam is my new classmate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36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American boy from New York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is thirteen 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Sam often gets up at about 6:30 on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37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And he often has a glass of milk, an egg and some bread for his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38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Then he goes to school at 7:30 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and gets there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39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8:00 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 has four classes in the morning and two in the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40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3:50 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, he plays games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studies hard and studies well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 likes English and is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at it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 teaches us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and we teach him Chinese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 can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43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a little Chinese now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 often does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44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homework at home, but sometimes at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 likes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45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TV very much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But he can only watch it on Saturday and Sunday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often goes to bed at about 9:00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Saturday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Sunday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weekdays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breakfast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lunch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food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39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with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for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morning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afternoon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evening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good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well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easy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English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Chinese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China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say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speak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talk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him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his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seeing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looking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watching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第三部分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阅读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共三节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50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12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30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阅读下列短文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从每题所给的</w:t>
      </w: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宋体"/>
          <w:color w:val="000000" w:themeColor="text1"/>
        </w:rPr>
        <w:t>、</w:t>
      </w: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宋体"/>
          <w:color w:val="000000" w:themeColor="text1"/>
        </w:rPr>
        <w:t>三个选项中选出最佳选项。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A</w:t>
      </w:r>
    </w:p>
    <w:tbl>
      <w:tblPr>
        <w:tblW w:w="4788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7"/>
        <w:gridCol w:w="2943"/>
        <w:gridCol w:w="818"/>
        <w:gridCol w:w="3318"/>
      </w:tblGrid>
      <w:tr w:rsidR="00E14AF4" w:rsidRPr="00234608" w:rsidTr="00BE5327">
        <w:trPr>
          <w:trHeight w:val="185"/>
          <w:jc w:val="center"/>
        </w:trPr>
        <w:tc>
          <w:tcPr>
            <w:tcW w:w="0" w:type="auto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John’s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Day</w:t>
            </w:r>
          </w:p>
        </w:tc>
        <w:tc>
          <w:tcPr>
            <w:tcW w:w="0" w:type="auto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Nancy’s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 xml:space="preserve"> </w:t>
            </w:r>
            <w:r w:rsidRPr="00234608">
              <w:rPr>
                <w:rFonts w:ascii="Times New Roman" w:eastAsia="宋体" w:hAnsi="Times New Roman"/>
                <w:b/>
                <w:color w:val="000000" w:themeColor="text1"/>
              </w:rPr>
              <w:t>Day</w:t>
            </w:r>
          </w:p>
        </w:tc>
      </w:tr>
      <w:tr w:rsidR="00E14AF4" w:rsidRPr="00234608" w:rsidTr="00BE5327">
        <w:trPr>
          <w:trHeight w:val="542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7:20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go to school by bus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7:00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go to school by subway</w:t>
            </w:r>
          </w:p>
        </w:tc>
      </w:tr>
      <w:tr w:rsidR="00E14AF4" w:rsidRPr="00234608" w:rsidTr="00BE5327">
        <w:trPr>
          <w:trHeight w:val="549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8:20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begin to have classes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8:00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begin to have classes</w:t>
            </w:r>
          </w:p>
        </w:tc>
      </w:tr>
      <w:tr w:rsidR="00E14AF4" w:rsidRPr="00234608" w:rsidTr="00BE5327">
        <w:trPr>
          <w:trHeight w:val="363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12:00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have lunch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12:00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have lunch</w:t>
            </w:r>
          </w:p>
        </w:tc>
      </w:tr>
      <w:tr w:rsidR="00E14AF4" w:rsidRPr="00234608" w:rsidTr="00BE5327">
        <w:trPr>
          <w:trHeight w:val="370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13:00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have a short rest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13:00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listen to music</w:t>
            </w:r>
          </w:p>
        </w:tc>
      </w:tr>
      <w:tr w:rsidR="00E14AF4" w:rsidRPr="00234608" w:rsidTr="00BE5327">
        <w:trPr>
          <w:trHeight w:val="363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17:20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play ball games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17:00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play the piano</w:t>
            </w:r>
          </w:p>
        </w:tc>
      </w:tr>
      <w:tr w:rsidR="00E14AF4" w:rsidRPr="00234608" w:rsidTr="00BE5327">
        <w:trPr>
          <w:trHeight w:val="363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19:00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do his homework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19:10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do her homework</w:t>
            </w:r>
          </w:p>
        </w:tc>
      </w:tr>
      <w:tr w:rsidR="00E14AF4" w:rsidRPr="00234608" w:rsidTr="00BE5327">
        <w:trPr>
          <w:trHeight w:val="185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21:00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go to bed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21:30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go to bed</w:t>
            </w:r>
          </w:p>
        </w:tc>
      </w:tr>
    </w:tbl>
    <w:p w:rsidR="00E14AF4" w:rsidRPr="00234608" w:rsidRDefault="00E14AF4" w:rsidP="00BE53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John goes to school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 xml:space="preserve">and Nancy goes to school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by bus;by bus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by bus;by subway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by subway;by bus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John and Nancy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at the same time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begin their classes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go to school 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have lunch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time does John play ball games?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17:20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17:30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17:45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49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John and Nancy may be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at seven twenty in the evening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listening to music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playing ball games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doing their homework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B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Michelle is a middle school student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in the school swimming club and she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really good at swimming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Every morning, she gets up at 6:00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Then she exercises for an hour at home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After that she goes to school at 7:30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Classes are from 8:00 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to 3:30 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Michelle has four lessons in the morning and two lessons in the afternoon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studies hard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After school, she goes to the swimming club at 4:00 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and practices(</w:t>
      </w:r>
      <w:r w:rsidRPr="00234608">
        <w:rPr>
          <w:rFonts w:ascii="Times New Roman" w:eastAsia="宋体" w:hAnsi="宋体"/>
          <w:color w:val="000000" w:themeColor="text1"/>
        </w:rPr>
        <w:t>练习</w:t>
      </w:r>
      <w:r w:rsidRPr="00234608">
        <w:rPr>
          <w:rFonts w:ascii="Times New Roman" w:eastAsia="宋体" w:hAnsi="宋体"/>
          <w:color w:val="000000" w:themeColor="text1"/>
        </w:rPr>
        <w:t>) there for two hours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Then she goes home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After dinner, she usually watches swimming games on TV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always goes to bed early because it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good for her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On weekends, Michelle usually goes to a sports center to practice swimming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She swims for four hours there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Michelle is never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afraid</w:t>
      </w:r>
      <w:r w:rsidRPr="00234608">
        <w:rPr>
          <w:rFonts w:ascii="Times New Roman" w:eastAsia="宋体" w:hAnsi="宋体"/>
          <w:color w:val="000000" w:themeColor="text1"/>
        </w:rPr>
        <w:t xml:space="preserve"> of the hard practice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Her dream is to be a great swimmer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And she practices very hard for the dream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We can know that Michelle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gets up very late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doesn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do well in her lessons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can swim very well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time does Michelle go home on school days?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4:00 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5:00 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6:00 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 underlined word 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</w:rPr>
        <w:t>afraid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 xml:space="preserve"> means 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 xml:space="preserve"> in Chinese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惊讶的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害怕的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开心的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the passage mainly about?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How to swim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swimming club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 girl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life at and after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C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Li Ming is a Chinese boy with good habits(</w:t>
      </w:r>
      <w:r w:rsidRPr="00234608">
        <w:rPr>
          <w:rFonts w:ascii="Times New Roman" w:eastAsia="宋体" w:hAnsi="宋体"/>
          <w:color w:val="000000" w:themeColor="text1"/>
        </w:rPr>
        <w:t>习惯</w:t>
      </w:r>
      <w:r w:rsidRPr="00234608">
        <w:rPr>
          <w:rFonts w:ascii="Times New Roman" w:eastAsia="宋体" w:hAnsi="宋体"/>
          <w:color w:val="000000" w:themeColor="text1"/>
        </w:rPr>
        <w:t>)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has the same daily routine from Monday to Friday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He usually gets up at six in the morning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takes a shower after getting up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Then he gets dressed at a quarter past six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half past six, he has breakfast before going to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always walks to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He has four classes in the morning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eats lunch at school at twelve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has three classes in the afternoon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After school, he plays basketball with his classmates for an hour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is a member of the school sports club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about a quarter past six, he goes home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He eats dinner at seven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After dinner, he does his homework first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 Around nine, he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prepares</w:t>
      </w:r>
      <w:r w:rsidRPr="00234608">
        <w:rPr>
          <w:rFonts w:ascii="Times New Roman" w:eastAsia="宋体" w:hAnsi="宋体"/>
          <w:color w:val="000000" w:themeColor="text1"/>
        </w:rPr>
        <w:t xml:space="preserve"> his schoolbag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puts the books and the homework for the next day in his schoolbag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Then he brushes his teeth and goes to bed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Li Ming needs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34608">
        <w:rPr>
          <w:rFonts w:ascii="Times New Roman" w:eastAsia="宋体" w:hAnsi="宋体"/>
          <w:color w:val="000000" w:themeColor="text1"/>
        </w:rPr>
        <w:t>minutes to take a shower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ten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fifteen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twenty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What does the underlined word 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</w:rPr>
        <w:t>prepares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 xml:space="preserve"> mean in Chinese?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清理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挑选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准备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can we know about Li Ming?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is a boy with good habits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likes playing football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has different daily routines from Monday to Friday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57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What is this passage mainly about?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Li Ming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eating habits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Li Ming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school life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ab/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Li Ming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daily routine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从短文后框内选项中选出可以填入空白处的最佳选项。选项中有一项为多余选项。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Hello, my name is Tom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58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>But now I am studying in a middle school in Shenzhen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My life here is almost the same every 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The alarm clock wakes me up every 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brush my teeth and wash my face and then I have breakfast with my parents at home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59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It takes me about half an hour to get to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There are four classes in the morning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have my first class at 8:00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60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All the students have lunch at school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have lunch from 12:00 to 12:30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61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After school, I often play football with my friends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usually do my homework after dinner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>62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34608">
        <w:rPr>
          <w:rFonts w:ascii="Times New Roman" w:eastAsia="宋体" w:hAnsi="宋体"/>
          <w:color w:val="000000" w:themeColor="text1"/>
        </w:rPr>
        <w:t xml:space="preserve"> I don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know how to learn maths well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Can you help me?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After breakfast, I go to school by bus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B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a 12-year-old boy from the UK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C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am not good at maths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Morning classes finish at 12:00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like English best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F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In the afternoon, I have another three classes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第三节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根据其内容填空和回答问题。</w:t>
      </w:r>
      <w:r w:rsidRPr="00234608">
        <w:rPr>
          <w:rFonts w:ascii="Times New Roman" w:eastAsia="宋体" w:hAnsi="宋体"/>
          <w:color w:val="000000" w:themeColor="text1"/>
        </w:rPr>
        <w:t>(63</w:t>
      </w:r>
      <w:r w:rsidRPr="00234608">
        <w:rPr>
          <w:rFonts w:ascii="Times New Roman" w:eastAsia="宋体" w:hAnsi="宋体"/>
          <w:color w:val="000000" w:themeColor="text1"/>
        </w:rPr>
        <w:t>至</w:t>
      </w:r>
      <w:r w:rsidRPr="00234608">
        <w:rPr>
          <w:rFonts w:ascii="Times New Roman" w:eastAsia="宋体" w:hAnsi="宋体"/>
          <w:color w:val="000000" w:themeColor="text1"/>
        </w:rPr>
        <w:t>66</w:t>
      </w:r>
      <w:r w:rsidRPr="00234608">
        <w:rPr>
          <w:rFonts w:ascii="Times New Roman" w:eastAsia="宋体" w:hAnsi="宋体"/>
          <w:color w:val="000000" w:themeColor="text1"/>
        </w:rPr>
        <w:t>题每题答案不超过</w:t>
      </w:r>
      <w:r w:rsidRPr="00234608">
        <w:rPr>
          <w:rFonts w:ascii="Times New Roman" w:eastAsia="宋体" w:hAnsi="宋体"/>
          <w:color w:val="000000" w:themeColor="text1"/>
        </w:rPr>
        <w:t>3</w:t>
      </w:r>
      <w:r w:rsidRPr="00234608">
        <w:rPr>
          <w:rFonts w:ascii="Times New Roman" w:eastAsia="宋体" w:hAnsi="宋体"/>
          <w:color w:val="000000" w:themeColor="text1"/>
        </w:rPr>
        <w:t>个单词</w:t>
      </w:r>
      <w:r w:rsidRPr="00234608">
        <w:rPr>
          <w:rFonts w:ascii="Times New Roman" w:eastAsia="宋体" w:hAnsi="宋体"/>
          <w:color w:val="000000" w:themeColor="text1"/>
        </w:rPr>
        <w:t>, 67</w:t>
      </w:r>
      <w:r w:rsidRPr="00234608">
        <w:rPr>
          <w:rFonts w:ascii="Times New Roman" w:eastAsia="宋体" w:hAnsi="宋体"/>
          <w:color w:val="000000" w:themeColor="text1"/>
        </w:rPr>
        <w:t>题须用完整句子回答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Hello!My name is Mary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m thirteen years old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This is my school 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get up at 7:00 in the morning and then eat breakfast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go to school at 7:30 and school starts at 8:00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11:00, we have a break and some of my classmates go to play football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But I don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like football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only talk with my friends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We eat lunch at 12:00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 like school lunch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We have hamburgers, chicken and many vegetables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At 4:00, school is over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Then I go home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It takes me thirty minutes to walk home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In the evening, I usually have dinner with my parents at home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After dinner, I do my homework, and then go to bed at 9:30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Mary goes to school at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Mary gets home at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Mary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at 9:30 p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m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Mary usually has dinner with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Why doesn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t Mary go to play football with her classmates?</w:t>
      </w:r>
    </w:p>
    <w:p w:rsidR="00E14AF4" w:rsidRPr="00234608" w:rsidRDefault="00BE5327" w:rsidP="00BE53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　　　　　　　　　　　　</w:t>
      </w:r>
      <w:r w:rsidR="00E14AF4" w:rsidRPr="00234608">
        <w:rPr>
          <w:rFonts w:ascii="Times New Roman" w:eastAsia="宋体" w:hAnsi="宋体"/>
          <w:color w:val="000000" w:themeColor="text1"/>
          <w:u w:val="single" w:color="000000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第四部分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语言运用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共两节</w:t>
      </w:r>
      <w:r w:rsidRPr="00234608">
        <w:rPr>
          <w:rFonts w:ascii="Times New Roman" w:eastAsia="宋体" w:hAnsi="宋体"/>
          <w:color w:val="000000" w:themeColor="text1"/>
          <w:sz w:val="26"/>
        </w:rPr>
        <w:t>,</w:t>
      </w:r>
      <w:r w:rsidRPr="00234608">
        <w:rPr>
          <w:rFonts w:ascii="Times New Roman" w:eastAsia="楷体" w:hAnsi="楷体"/>
          <w:color w:val="000000" w:themeColor="text1"/>
          <w:sz w:val="26"/>
        </w:rPr>
        <w:t xml:space="preserve"> 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25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第一节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2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根据中文意思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补全英语译文。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宋体" w:hAnsi="宋体"/>
          <w:color w:val="000000" w:themeColor="text1"/>
        </w:rPr>
        <w:t>每空限填一词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缩写算一词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这是你的衣服。快去穿好。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Here are your clothes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Go and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宋体"/>
          <w:color w:val="000000" w:themeColor="text1"/>
        </w:rPr>
        <w:t>quickly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69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我每天早上六点半起床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然后吃早餐。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I get up at 6:30 every morning and then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我经常帮助妈妈做家务。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I often help my mother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他通常晚饭后洗澡。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He usually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a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after dinner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72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吉姆能充分利用他的时间。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Jim can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good 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of his time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</w:rPr>
        <w:t>第二节</w:t>
      </w:r>
      <w:r w:rsidRPr="00234608">
        <w:rPr>
          <w:rFonts w:ascii="Times New Roman" w:eastAsia="宋体" w:hAnsi="宋体"/>
          <w:color w:val="000000" w:themeColor="text1"/>
        </w:rPr>
        <w:t>(</w:t>
      </w:r>
      <w:r w:rsidRPr="00234608">
        <w:rPr>
          <w:rFonts w:ascii="Times New Roman" w:eastAsia="楷体" w:hAnsi="楷体"/>
          <w:color w:val="000000" w:themeColor="text1"/>
        </w:rPr>
        <w:t>共</w:t>
      </w:r>
      <w:r w:rsidRPr="00234608">
        <w:rPr>
          <w:rFonts w:ascii="Times New Roman" w:eastAsia="宋体" w:hAnsi="宋体"/>
          <w:color w:val="000000" w:themeColor="text1"/>
        </w:rPr>
        <w:t>10</w:t>
      </w:r>
      <w:r w:rsidRPr="00234608">
        <w:rPr>
          <w:rFonts w:ascii="Times New Roman" w:eastAsia="楷体" w:hAnsi="楷体"/>
          <w:color w:val="000000" w:themeColor="text1"/>
        </w:rPr>
        <w:t>个小题</w:t>
      </w:r>
      <w:r w:rsidRPr="00234608">
        <w:rPr>
          <w:rFonts w:ascii="Times New Roman" w:eastAsia="宋体" w:hAnsi="宋体"/>
          <w:color w:val="000000" w:themeColor="text1"/>
        </w:rPr>
        <w:t>;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每小题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,</w:t>
      </w:r>
      <w:r w:rsidRPr="00234608">
        <w:rPr>
          <w:rFonts w:ascii="Times New Roman" w:eastAsia="楷体" w:hAnsi="楷体"/>
          <w:color w:val="000000" w:themeColor="text1"/>
        </w:rPr>
        <w:t xml:space="preserve"> </w:t>
      </w:r>
      <w:r w:rsidRPr="00234608">
        <w:rPr>
          <w:rFonts w:ascii="Times New Roman" w:eastAsia="楷体" w:hAnsi="楷体"/>
          <w:color w:val="000000" w:themeColor="text1"/>
        </w:rPr>
        <w:t>满分</w:t>
      </w:r>
      <w:r w:rsidRPr="00234608">
        <w:rPr>
          <w:rFonts w:ascii="Times New Roman" w:eastAsia="宋体" w:hAnsi="宋体"/>
          <w:color w:val="000000" w:themeColor="text1"/>
        </w:rPr>
        <w:t>15</w:t>
      </w:r>
      <w:r w:rsidRPr="00234608">
        <w:rPr>
          <w:rFonts w:ascii="Times New Roman" w:eastAsia="楷体" w:hAnsi="楷体"/>
          <w:color w:val="000000" w:themeColor="text1"/>
        </w:rPr>
        <w:t>分</w:t>
      </w:r>
      <w:r w:rsidRPr="00234608">
        <w:rPr>
          <w:rFonts w:ascii="Times New Roman" w:eastAsia="宋体" w:hAnsi="宋体"/>
          <w:color w:val="000000" w:themeColor="text1"/>
        </w:rPr>
        <w:t>)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阅读下面短文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在各题空白处填入</w:t>
      </w:r>
      <w:r w:rsidRPr="00234608">
        <w:rPr>
          <w:rFonts w:ascii="Times New Roman" w:eastAsia="宋体" w:hAnsi="宋体"/>
          <w:color w:val="000000" w:themeColor="text1"/>
        </w:rPr>
        <w:t>1</w:t>
      </w:r>
      <w:r w:rsidRPr="00234608">
        <w:rPr>
          <w:rFonts w:ascii="Times New Roman" w:eastAsia="宋体" w:hAnsi="宋体"/>
          <w:color w:val="000000" w:themeColor="text1"/>
        </w:rPr>
        <w:t>个适当的单词或括号内单词的正确形式。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Peter is from America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Now he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s in Beijing with his parents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usually gets up at six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At a quarter past six, he takes </w:t>
      </w:r>
      <w:r w:rsidRPr="00234608">
        <w:rPr>
          <w:rFonts w:ascii="Times New Roman" w:eastAsia="宋体" w:hAnsi="Times New Roman"/>
          <w:b/>
          <w:color w:val="000000" w:themeColor="text1"/>
        </w:rPr>
        <w:t>73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walk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Then he </w:t>
      </w:r>
      <w:r w:rsidRPr="00234608">
        <w:rPr>
          <w:rFonts w:ascii="Times New Roman" w:eastAsia="宋体" w:hAnsi="Times New Roman"/>
          <w:b/>
          <w:color w:val="000000" w:themeColor="text1"/>
        </w:rPr>
        <w:t>74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(have) breakfast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After breakfast, he </w:t>
      </w:r>
      <w:r w:rsidRPr="00234608">
        <w:rPr>
          <w:rFonts w:ascii="Times New Roman" w:eastAsia="宋体" w:hAnsi="Times New Roman"/>
          <w:b/>
          <w:color w:val="000000" w:themeColor="text1"/>
        </w:rPr>
        <w:t>75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(go) to school at a quarter past seven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 xml:space="preserve">Classes begin </w:t>
      </w:r>
      <w:r w:rsidRPr="00234608">
        <w:rPr>
          <w:rFonts w:ascii="Times New Roman" w:eastAsia="宋体" w:hAnsi="Times New Roman"/>
          <w:b/>
          <w:color w:val="000000" w:themeColor="text1"/>
        </w:rPr>
        <w:t>76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eight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 is never late </w:t>
      </w:r>
      <w:r w:rsidRPr="00234608">
        <w:rPr>
          <w:rFonts w:ascii="Times New Roman" w:eastAsia="宋体" w:hAnsi="Times New Roman"/>
          <w:b/>
          <w:color w:val="000000" w:themeColor="text1"/>
        </w:rPr>
        <w:t>77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 xml:space="preserve"> class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Peter works very hard and often helps </w:t>
      </w:r>
      <w:r w:rsidRPr="00234608">
        <w:rPr>
          <w:rFonts w:ascii="Times New Roman" w:eastAsia="宋体" w:hAnsi="Times New Roman"/>
          <w:b/>
          <w:color w:val="000000" w:themeColor="text1"/>
        </w:rPr>
        <w:t>78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(he) classmates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He likes Chinese very much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 speaks </w:t>
      </w:r>
      <w:r w:rsidRPr="00234608">
        <w:rPr>
          <w:rFonts w:ascii="Times New Roman" w:eastAsia="宋体" w:hAnsi="Times New Roman"/>
          <w:b/>
          <w:color w:val="000000" w:themeColor="text1"/>
        </w:rPr>
        <w:t>79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(China) every day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He does his </w:t>
      </w:r>
      <w:r w:rsidRPr="00234608">
        <w:rPr>
          <w:rFonts w:ascii="Times New Roman" w:eastAsia="宋体" w:hAnsi="Times New Roman"/>
          <w:b/>
          <w:color w:val="000000" w:themeColor="text1"/>
        </w:rPr>
        <w:t>80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6EEC38C" wp14:editId="50D0A6C1">
            <wp:extent cx="915840" cy="164520"/>
            <wp:effectExtent l="0" t="0" r="0" b="0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584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4608">
        <w:rPr>
          <w:rFonts w:ascii="Times New Roman" w:eastAsia="宋体" w:hAnsi="宋体"/>
          <w:color w:val="000000" w:themeColor="text1"/>
        </w:rPr>
        <w:t>(homework) at home in the evening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After that, he </w:t>
      </w:r>
      <w:r w:rsidRPr="00234608">
        <w:rPr>
          <w:rFonts w:ascii="Times New Roman" w:eastAsia="宋体" w:hAnsi="Times New Roman"/>
          <w:b/>
          <w:color w:val="000000" w:themeColor="text1"/>
        </w:rPr>
        <w:t>81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(watch) TV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He goes to bed at about ten o</w:t>
      </w:r>
      <w:r w:rsidRPr="00234608">
        <w:rPr>
          <w:rFonts w:ascii="Times New Roman" w:eastAsia="宋体" w:hAnsi="Times New Roman"/>
          <w:color w:val="000000" w:themeColor="text1"/>
        </w:rPr>
        <w:t>’</w:t>
      </w:r>
      <w:r w:rsidRPr="00234608">
        <w:rPr>
          <w:rFonts w:ascii="Times New Roman" w:eastAsia="宋体" w:hAnsi="宋体"/>
          <w:color w:val="000000" w:themeColor="text1"/>
        </w:rPr>
        <w:t>clock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 xml:space="preserve">All teachers say Peter </w:t>
      </w:r>
      <w:r w:rsidRPr="00234608">
        <w:rPr>
          <w:rFonts w:ascii="Times New Roman" w:eastAsia="宋体" w:hAnsi="Times New Roman"/>
          <w:b/>
          <w:color w:val="000000" w:themeColor="text1"/>
        </w:rPr>
        <w:t>82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34608">
        <w:rPr>
          <w:rFonts w:ascii="Times New Roman" w:eastAsia="宋体" w:hAnsi="宋体"/>
          <w:color w:val="000000" w:themeColor="text1"/>
        </w:rPr>
        <w:t>(be) a good student</w:t>
      </w:r>
      <w:r w:rsidRPr="00234608">
        <w:rPr>
          <w:rFonts w:ascii="Times New Roman" w:eastAsia="宋体" w:hAnsi="Times New Roman" w:cs="Times New Roman"/>
          <w:color w:val="000000" w:themeColor="text1"/>
        </w:rPr>
        <w:t>.</w:t>
      </w:r>
      <w:r w:rsidRPr="00234608">
        <w:rPr>
          <w:rFonts w:ascii="Times New Roman" w:eastAsia="宋体" w:hAnsi="宋体"/>
          <w:color w:val="000000" w:themeColor="text1"/>
        </w:rPr>
        <w:t> 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234608">
        <w:rPr>
          <w:rFonts w:ascii="Arial" w:eastAsia="黑体" w:hAnsi="黑体"/>
          <w:color w:val="000000" w:themeColor="text1"/>
          <w:sz w:val="26"/>
        </w:rPr>
        <w:t>第五部分</w:t>
      </w:r>
      <w:r w:rsidRPr="00234608">
        <w:rPr>
          <w:rFonts w:ascii="Times New Roman" w:eastAsia="宋体" w:hAnsi="宋体"/>
          <w:color w:val="000000" w:themeColor="text1"/>
          <w:sz w:val="26"/>
        </w:rPr>
        <w:t xml:space="preserve">　</w:t>
      </w:r>
      <w:r w:rsidRPr="00234608">
        <w:rPr>
          <w:rFonts w:ascii="Arial" w:eastAsia="黑体" w:hAnsi="黑体"/>
          <w:color w:val="000000" w:themeColor="text1"/>
          <w:sz w:val="26"/>
        </w:rPr>
        <w:t>写作</w:t>
      </w:r>
      <w:r w:rsidRPr="00234608">
        <w:rPr>
          <w:rFonts w:ascii="Times New Roman" w:eastAsia="宋体" w:hAnsi="宋体"/>
          <w:color w:val="000000" w:themeColor="text1"/>
          <w:sz w:val="26"/>
        </w:rPr>
        <w:t>(</w:t>
      </w:r>
      <w:r w:rsidRPr="00234608">
        <w:rPr>
          <w:rFonts w:ascii="Times New Roman" w:eastAsia="楷体" w:hAnsi="楷体"/>
          <w:color w:val="000000" w:themeColor="text1"/>
          <w:sz w:val="26"/>
        </w:rPr>
        <w:t>满分</w:t>
      </w:r>
      <w:r w:rsidRPr="00234608">
        <w:rPr>
          <w:rFonts w:ascii="Times New Roman" w:eastAsia="宋体" w:hAnsi="宋体"/>
          <w:color w:val="000000" w:themeColor="text1"/>
          <w:sz w:val="26"/>
        </w:rPr>
        <w:t>25</w:t>
      </w:r>
      <w:r w:rsidRPr="00234608">
        <w:rPr>
          <w:rFonts w:ascii="Times New Roman" w:eastAsia="楷体" w:hAnsi="楷体"/>
          <w:color w:val="000000" w:themeColor="text1"/>
          <w:sz w:val="26"/>
        </w:rPr>
        <w:t>分</w:t>
      </w:r>
      <w:r w:rsidRPr="00234608">
        <w:rPr>
          <w:rFonts w:ascii="Times New Roman" w:eastAsia="宋体" w:hAnsi="宋体"/>
          <w:color w:val="000000" w:themeColor="text1"/>
          <w:sz w:val="26"/>
        </w:rPr>
        <w:t>)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color w:val="000000" w:themeColor="text1"/>
        </w:rPr>
      </w:pPr>
      <w:r w:rsidRPr="00234608">
        <w:rPr>
          <w:rFonts w:ascii="Times New Roman" w:eastAsia="宋体" w:hAnsi="宋体"/>
          <w:color w:val="000000" w:themeColor="text1"/>
        </w:rPr>
        <w:t>假如你是李明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下面是你一天的行程安排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请以</w:t>
      </w:r>
      <w:r w:rsidRPr="00234608">
        <w:rPr>
          <w:rFonts w:ascii="Times New Roman" w:eastAsia="宋体" w:hAnsi="Times New Roman" w:cs="Times New Roman"/>
          <w:color w:val="000000" w:themeColor="text1"/>
        </w:rPr>
        <w:t>“</w:t>
      </w:r>
      <w:r w:rsidRPr="00234608">
        <w:rPr>
          <w:rFonts w:ascii="Times New Roman" w:eastAsia="宋体" w:hAnsi="宋体"/>
          <w:color w:val="000000" w:themeColor="text1"/>
        </w:rPr>
        <w:t>My Day</w:t>
      </w:r>
      <w:r w:rsidRPr="00234608">
        <w:rPr>
          <w:rFonts w:ascii="Times New Roman" w:eastAsia="宋体" w:hAnsi="Times New Roman" w:cs="Times New Roman"/>
          <w:color w:val="000000" w:themeColor="text1"/>
        </w:rPr>
        <w:t>”</w:t>
      </w:r>
      <w:r w:rsidRPr="00234608">
        <w:rPr>
          <w:rFonts w:ascii="Times New Roman" w:eastAsia="宋体" w:hAnsi="宋体"/>
          <w:color w:val="000000" w:themeColor="text1"/>
        </w:rPr>
        <w:t>为题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根据提示写一篇</w:t>
      </w:r>
      <w:r w:rsidRPr="00234608">
        <w:rPr>
          <w:rFonts w:ascii="Times New Roman" w:eastAsia="宋体" w:hAnsi="宋体"/>
          <w:color w:val="000000" w:themeColor="text1"/>
        </w:rPr>
        <w:t>60</w:t>
      </w:r>
      <w:r w:rsidRPr="00234608">
        <w:rPr>
          <w:rFonts w:ascii="Times New Roman" w:eastAsia="宋体" w:hAnsi="宋体"/>
          <w:color w:val="000000" w:themeColor="text1"/>
        </w:rPr>
        <w:t>词左右的短文</w:t>
      </w:r>
      <w:r w:rsidRPr="00234608">
        <w:rPr>
          <w:rFonts w:ascii="Times New Roman" w:eastAsia="宋体" w:hAnsi="宋体"/>
          <w:color w:val="000000" w:themeColor="text1"/>
        </w:rPr>
        <w:t xml:space="preserve">, </w:t>
      </w:r>
      <w:r w:rsidRPr="00234608">
        <w:rPr>
          <w:rFonts w:ascii="Times New Roman" w:eastAsia="宋体" w:hAnsi="宋体"/>
          <w:color w:val="000000" w:themeColor="text1"/>
        </w:rPr>
        <w:t>向大家介绍你一天的活动情况。</w:t>
      </w:r>
    </w:p>
    <w:tbl>
      <w:tblPr>
        <w:tblW w:w="4571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55"/>
        <w:gridCol w:w="1605"/>
        <w:gridCol w:w="1614"/>
        <w:gridCol w:w="1811"/>
        <w:gridCol w:w="1273"/>
      </w:tblGrid>
      <w:tr w:rsidR="00E14AF4" w:rsidRPr="00234608" w:rsidTr="00BE5327">
        <w:trPr>
          <w:trHeight w:val="443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get up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go to school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have classes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do homework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go to bed</w:t>
            </w:r>
          </w:p>
        </w:tc>
      </w:tr>
      <w:tr w:rsidR="00E14AF4" w:rsidRPr="00234608" w:rsidTr="00BE5327">
        <w:trPr>
          <w:trHeight w:val="302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7:00 a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7:30 a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8:30 a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7:30 p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14AF4" w:rsidRPr="00234608" w:rsidRDefault="00E14AF4" w:rsidP="00AD54D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</w:rPr>
            </w:pPr>
            <w:r w:rsidRPr="00234608">
              <w:rPr>
                <w:rFonts w:ascii="Times New Roman" w:eastAsia="宋体" w:hAnsi="宋体"/>
                <w:color w:val="000000" w:themeColor="text1"/>
              </w:rPr>
              <w:t>9:30 p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  <w:r w:rsidRPr="00234608">
              <w:rPr>
                <w:rFonts w:ascii="Times New Roman" w:eastAsia="宋体" w:hAnsi="宋体"/>
                <w:color w:val="000000" w:themeColor="text1"/>
              </w:rPr>
              <w:t>m</w:t>
            </w:r>
            <w:r w:rsidRPr="00234608">
              <w:rPr>
                <w:rFonts w:ascii="Times New Roman" w:eastAsia="宋体" w:hAnsi="Times New Roman" w:cs="Times New Roman"/>
                <w:color w:val="000000" w:themeColor="text1"/>
              </w:rPr>
              <w:t>.</w:t>
            </w:r>
          </w:p>
        </w:tc>
      </w:tr>
    </w:tbl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234608">
        <w:rPr>
          <w:rFonts w:ascii="Times New Roman" w:eastAsia="宋体" w:hAnsi="Times New Roman"/>
          <w:b/>
          <w:color w:val="000000" w:themeColor="text1"/>
        </w:rPr>
        <w:t>My</w:t>
      </w:r>
      <w:r w:rsidRPr="00234608">
        <w:rPr>
          <w:rFonts w:ascii="Times New Roman" w:eastAsia="宋体" w:hAnsi="宋体"/>
          <w:color w:val="000000" w:themeColor="text1"/>
        </w:rPr>
        <w:t xml:space="preserve"> </w:t>
      </w:r>
      <w:r w:rsidRPr="00234608">
        <w:rPr>
          <w:rFonts w:ascii="Times New Roman" w:eastAsia="宋体" w:hAnsi="Times New Roman"/>
          <w:b/>
          <w:color w:val="000000" w:themeColor="text1"/>
        </w:rPr>
        <w:t>Day</w:t>
      </w:r>
    </w:p>
    <w:p w:rsidR="00BE5327" w:rsidRPr="00513DA5" w:rsidRDefault="00BE5327" w:rsidP="00BE53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BE5327" w:rsidRPr="00513DA5" w:rsidRDefault="00BE5327" w:rsidP="00BE53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BE5327" w:rsidRPr="00513DA5" w:rsidRDefault="00BE5327" w:rsidP="00BE53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BE5327" w:rsidRPr="00513DA5" w:rsidRDefault="00BE5327" w:rsidP="00BE53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BE5327" w:rsidRPr="00513DA5" w:rsidRDefault="00BE5327" w:rsidP="00BE53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BE5327" w:rsidRPr="00513DA5" w:rsidRDefault="00BE5327" w:rsidP="00BE53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BE5327" w:rsidRPr="00513DA5" w:rsidRDefault="00BE5327" w:rsidP="00BE53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BE5327" w:rsidRPr="00513DA5" w:rsidRDefault="00BE5327" w:rsidP="00BE532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E14AF4" w:rsidRPr="00234608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E14AF4" w:rsidRDefault="00E14AF4" w:rsidP="00B50CDA"/>
    <w:p w:rsidR="00E14AF4" w:rsidRDefault="00E14AF4">
      <w:r>
        <w:br w:type="page"/>
      </w:r>
    </w:p>
    <w:p w:rsidR="00E14AF4" w:rsidRPr="002C04DD" w:rsidRDefault="00E14AF4" w:rsidP="00E14AF4">
      <w:pPr>
        <w:spacing w:line="360" w:lineRule="auto"/>
        <w:jc w:val="center"/>
        <w:rPr>
          <w:rFonts w:asciiTheme="minorEastAsia" w:eastAsiaTheme="minorEastAsia" w:hAnsiTheme="minorEastAsia" w:cs="Times New Roman"/>
        </w:rPr>
      </w:pPr>
      <w:r w:rsidRPr="002C04DD">
        <w:rPr>
          <w:rFonts w:asciiTheme="minorEastAsia" w:eastAsiaTheme="minorEastAsia" w:hAnsiTheme="minorEastAsia" w:cs="Times New Roman"/>
        </w:rPr>
        <w:t>参考答案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Arial" w:eastAsia="黑体" w:hAnsi="黑体"/>
          <w:color w:val="000000" w:themeColor="text1"/>
        </w:rPr>
        <w:t>附</w:t>
      </w:r>
      <w:r w:rsidRPr="009E33E6">
        <w:rPr>
          <w:rFonts w:ascii="Times New Roman" w:eastAsia="宋体" w:hAnsi="宋体"/>
          <w:color w:val="000000" w:themeColor="text1"/>
        </w:rPr>
        <w:t>:</w:t>
      </w:r>
      <w:r w:rsidRPr="009E33E6">
        <w:rPr>
          <w:rFonts w:ascii="Arial" w:eastAsia="黑体" w:hAnsi="黑体"/>
          <w:color w:val="000000" w:themeColor="text1"/>
        </w:rPr>
        <w:t>听力材料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第一节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选择相应的图片。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读一遍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W:What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the time?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half past five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M:What do you usually do after school, Mary?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 usually run in a small park next to my home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W:When do you have breakfast?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M:At half past six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W:Are you free this Sunday morning?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M:No, I have to go to the violin class at 10 in the morning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M:When do you usually take a shower?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 usually take a shower at 7:00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M:What do you do after dinner?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W:Sometimes I do my homework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第二节　听句子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选择最佳应答。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读一遍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 time is it now?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 do you do before breakfast?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Does your brother go to bed at nine o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clock?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 does Bill usually do in the evening?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 time do you go to school?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How long is each lesson?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第三节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选择最佳选项完成句子。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读两遍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M:Jane, can you tell me something about your evening?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W:OK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eat dinner at 6:20, and I do my homework at 7:00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Then I go to bed at 9:30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W:Does your father get up early?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M:Yes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 gets up at 6:30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And my mum gets up at 5:30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W:When do you usually take a shower, Tony?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M:I usually take a shower after lunch in the afternoon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W:I usually watch TV and play games with my brother in the evening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 about you, Mike?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M:I usually play the guitar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W:Do you usually eat dinner at six o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clock in the evening, Sam?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M:No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do my homework at six and then eat dinner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After that, I watch TV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W:I always go to school at seven in the morning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How about you, Bill?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M:Well, I usually go to school at ten to seven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第四节　听对话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根据对话内容及问题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选择最佳选项。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读两遍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19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20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M:Good morning, Jane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W:Good morning, Jim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You are early every day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M:Yes, I usually get up at six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 about you?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W:At around seven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Why do you get up so early?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M:I read English for an hour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21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22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W:Do you get up early, Peter?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M:Yes, I get up at 6:10 and then I run in the park and take a shower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eat breakfast at seven o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clock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 about you, Mary?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 get up at 6:30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Then I do some reading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M:What time do you usually go to school?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 go to school at a quarter past seven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M:Do you like your school life?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W:Yes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It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s very fun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听下面一段对话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回答第</w:t>
      </w:r>
      <w:r w:rsidRPr="009E33E6">
        <w:rPr>
          <w:rFonts w:ascii="Times New Roman" w:eastAsia="宋体" w:hAnsi="宋体"/>
          <w:color w:val="000000" w:themeColor="text1"/>
        </w:rPr>
        <w:t>23</w:t>
      </w:r>
      <w:r w:rsidRPr="009E33E6">
        <w:rPr>
          <w:rFonts w:ascii="Times New Roman" w:eastAsia="宋体" w:hAnsi="宋体"/>
          <w:color w:val="000000" w:themeColor="text1"/>
        </w:rPr>
        <w:t>、</w:t>
      </w:r>
      <w:r w:rsidRPr="009E33E6">
        <w:rPr>
          <w:rFonts w:ascii="Times New Roman" w:eastAsia="宋体" w:hAnsi="宋体"/>
          <w:color w:val="000000" w:themeColor="text1"/>
        </w:rPr>
        <w:t>24</w:t>
      </w:r>
      <w:r w:rsidRPr="009E33E6">
        <w:rPr>
          <w:rFonts w:ascii="Times New Roman" w:eastAsia="宋体" w:hAnsi="宋体"/>
          <w:color w:val="000000" w:themeColor="text1"/>
        </w:rPr>
        <w:t>题。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M:What do you have on Friday, Linda?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W:We have maths, Chinese, English, music and PE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M:When do you have English?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W:Let me see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We have English at 10:00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M:And what about the first lesson in the afternoon?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W:In the afternoon?At 1:30, we have maths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第五节　听短文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完成表中所缺信息</w:t>
      </w:r>
      <w:r w:rsidRPr="009E33E6">
        <w:rPr>
          <w:rFonts w:ascii="Times New Roman" w:eastAsia="宋体" w:hAnsi="宋体"/>
          <w:color w:val="000000" w:themeColor="text1"/>
        </w:rPr>
        <w:t xml:space="preserve">, </w:t>
      </w:r>
      <w:r w:rsidRPr="009E33E6">
        <w:rPr>
          <w:rFonts w:ascii="Times New Roman" w:eastAsia="宋体" w:hAnsi="宋体"/>
          <w:color w:val="000000" w:themeColor="text1"/>
        </w:rPr>
        <w:t>每空仅填一词。</w:t>
      </w:r>
      <w:r w:rsidRPr="009E33E6">
        <w:rPr>
          <w:rFonts w:ascii="Times New Roman" w:eastAsia="宋体" w:hAnsi="宋体"/>
          <w:color w:val="000000" w:themeColor="text1"/>
        </w:rPr>
        <w:t>(</w:t>
      </w:r>
      <w:r w:rsidRPr="009E33E6">
        <w:rPr>
          <w:rFonts w:ascii="Times New Roman" w:eastAsia="宋体" w:hAnsi="宋体"/>
          <w:color w:val="000000" w:themeColor="text1"/>
        </w:rPr>
        <w:t>读三遍</w:t>
      </w:r>
      <w:r w:rsidRPr="009E33E6">
        <w:rPr>
          <w:rFonts w:ascii="Times New Roman" w:eastAsia="宋体" w:hAnsi="宋体"/>
          <w:color w:val="000000" w:themeColor="text1"/>
        </w:rPr>
        <w:t>)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M:Tony is a student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 is 13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 studies in No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1 Middle School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 gets up at ten past six every day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 reads English and Chinese in the morning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 has breakfast at seven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At about a quarter past seven, he goes to school with his friend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They have four classes in the morning and two in the afternoon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 comes back home at about half past four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In the evening, he does his homework at home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But he often watches TV on Saturday and Sunday evenings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BE53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18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="00BE5327">
        <w:rPr>
          <w:rFonts w:ascii="Times New Roman" w:eastAsia="宋体" w:hAnsi="宋体"/>
          <w:color w:val="000000" w:themeColor="text1"/>
        </w:rPr>
        <w:t xml:space="preserve">  </w:t>
      </w:r>
      <w:r w:rsidRPr="009E33E6">
        <w:rPr>
          <w:rFonts w:ascii="Times New Roman" w:eastAsia="宋体" w:hAnsi="Times New Roman"/>
          <w:b/>
          <w:color w:val="000000" w:themeColor="text1"/>
        </w:rPr>
        <w:t>19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</w:p>
    <w:p w:rsidR="00E14AF4" w:rsidRPr="009E33E6" w:rsidRDefault="00E14AF4" w:rsidP="00BE53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25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6:10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breakfast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friend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back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29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do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evenings</w:t>
      </w:r>
    </w:p>
    <w:p w:rsidR="00E14AF4" w:rsidRPr="009E33E6" w:rsidRDefault="00E14AF4" w:rsidP="00BE53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31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E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39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</w:p>
    <w:p w:rsidR="00E14AF4" w:rsidRPr="009E33E6" w:rsidRDefault="00E14AF4" w:rsidP="00BE53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42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="00BE5327">
        <w:rPr>
          <w:rFonts w:ascii="Times New Roman" w:eastAsia="宋体" w:hAnsi="宋体"/>
          <w:color w:val="000000" w:themeColor="text1"/>
        </w:rPr>
        <w:t xml:space="preserve">   </w:t>
      </w:r>
      <w:r w:rsidRPr="009E33E6">
        <w:rPr>
          <w:rFonts w:ascii="Times New Roman" w:eastAsia="宋体" w:hAnsi="Times New Roman"/>
          <w:b/>
          <w:color w:val="000000" w:themeColor="text1"/>
        </w:rPr>
        <w:t>48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49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="00BE5327">
        <w:rPr>
          <w:rFonts w:ascii="Times New Roman" w:eastAsia="宋体" w:hAnsi="宋体"/>
          <w:color w:val="000000" w:themeColor="text1"/>
        </w:rPr>
        <w:t xml:space="preserve">   </w:t>
      </w:r>
      <w:r w:rsidRPr="009E33E6">
        <w:rPr>
          <w:rFonts w:ascii="Times New Roman" w:eastAsia="宋体" w:hAnsi="Times New Roman"/>
          <w:b/>
          <w:color w:val="000000" w:themeColor="text1"/>
        </w:rPr>
        <w:t>54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59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</w:p>
    <w:p w:rsidR="00E14AF4" w:rsidRPr="009E33E6" w:rsidRDefault="00E14AF4" w:rsidP="00BE53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D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</w:t>
      </w:r>
    </w:p>
    <w:p w:rsidR="00E14AF4" w:rsidRPr="009E33E6" w:rsidRDefault="00E14AF4" w:rsidP="00BE53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7:30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4:30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goes to bed</w:t>
      </w:r>
    </w:p>
    <w:p w:rsidR="00E14AF4" w:rsidRPr="009E33E6" w:rsidRDefault="00E14AF4" w:rsidP="00BE53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her parents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Because she doesn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t like football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BE53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68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get dressed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69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have/eat breakfast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with housework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takes;shower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make;use</w:t>
      </w:r>
    </w:p>
    <w:p w:rsidR="00E14AF4" w:rsidRPr="009E33E6" w:rsidRDefault="00E14AF4" w:rsidP="00BE532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73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74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has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75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goes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76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at</w:t>
      </w:r>
      <w:r w:rsidR="00BE5327">
        <w:rPr>
          <w:rFonts w:ascii="Times New Roman" w:eastAsia="宋体" w:hAnsi="宋体"/>
          <w:color w:val="000000" w:themeColor="text1"/>
        </w:rPr>
        <w:t xml:space="preserve">  </w:t>
      </w:r>
      <w:r w:rsidRPr="009E33E6">
        <w:rPr>
          <w:rFonts w:ascii="Times New Roman" w:eastAsia="宋体" w:hAnsi="Times New Roman"/>
          <w:b/>
          <w:color w:val="000000" w:themeColor="text1"/>
        </w:rPr>
        <w:t>77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for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78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his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79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Chinese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</w:rPr>
        <w:t>80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homework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81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watches</w:t>
      </w:r>
      <w:r w:rsidRPr="009E33E6">
        <w:rPr>
          <w:rFonts w:ascii="Times New Roman" w:eastAsia="宋体" w:hAnsi="宋体"/>
          <w:color w:val="000000" w:themeColor="text1"/>
        </w:rPr>
        <w:t xml:space="preserve">　</w:t>
      </w:r>
      <w:r w:rsidRPr="009E33E6">
        <w:rPr>
          <w:rFonts w:ascii="Times New Roman" w:eastAsia="宋体" w:hAnsi="Times New Roman"/>
          <w:b/>
          <w:color w:val="000000" w:themeColor="text1"/>
        </w:rPr>
        <w:t>82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is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写作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Times New Roman"/>
          <w:b/>
          <w:color w:val="000000" w:themeColor="text1"/>
          <w:u w:val="single" w:color="000000"/>
        </w:rPr>
        <w:t>My</w:t>
      </w:r>
      <w:r w:rsidRPr="009E33E6">
        <w:rPr>
          <w:rFonts w:ascii="Times New Roman" w:eastAsia="宋体" w:hAnsi="宋体"/>
          <w:color w:val="000000" w:themeColor="text1"/>
          <w:u w:val="single" w:color="000000"/>
        </w:rPr>
        <w:t xml:space="preserve"> </w:t>
      </w:r>
      <w:r w:rsidRPr="009E33E6">
        <w:rPr>
          <w:rFonts w:ascii="Times New Roman" w:eastAsia="宋体" w:hAnsi="Times New Roman"/>
          <w:b/>
          <w:color w:val="000000" w:themeColor="text1"/>
          <w:u w:val="single" w:color="000000"/>
        </w:rPr>
        <w:t>Day 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My name is Li Ming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m a student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am busy on weekdays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I get up at seven o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clock and get dressed at five past seven in the morning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Then I have breakfast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go to school at seven thirty and I get to school at eight o</w:t>
      </w:r>
      <w:r w:rsidRPr="009E33E6">
        <w:rPr>
          <w:rFonts w:ascii="Times New Roman" w:eastAsia="宋体" w:hAnsi="Times New Roman"/>
          <w:color w:val="000000" w:themeColor="text1"/>
        </w:rPr>
        <w:t>’</w:t>
      </w:r>
      <w:r w:rsidRPr="009E33E6">
        <w:rPr>
          <w:rFonts w:ascii="Times New Roman" w:eastAsia="宋体" w:hAnsi="宋体"/>
          <w:color w:val="000000" w:themeColor="text1"/>
        </w:rPr>
        <w:t>clock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The class begins at half past eight, and we have six classes each day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After school I go home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do my homework at seven thirty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I go to bed at nine thirty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</w:p>
    <w:p w:rsidR="00E14AF4" w:rsidRPr="009E33E6" w:rsidRDefault="00E14AF4" w:rsidP="00E14AF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9E33E6">
        <w:rPr>
          <w:rFonts w:ascii="Times New Roman" w:eastAsia="宋体" w:hAnsi="宋体"/>
          <w:color w:val="000000" w:themeColor="text1"/>
        </w:rPr>
        <w:t>This is my day</w:t>
      </w:r>
      <w:r w:rsidRPr="009E33E6">
        <w:rPr>
          <w:rFonts w:ascii="Times New Roman" w:eastAsia="宋体" w:hAnsi="Times New Roman" w:cs="Times New Roman"/>
          <w:color w:val="000000" w:themeColor="text1"/>
        </w:rPr>
        <w:t>.</w:t>
      </w:r>
      <w:r w:rsidRPr="009E33E6">
        <w:rPr>
          <w:rFonts w:ascii="Times New Roman" w:eastAsia="宋体" w:hAnsi="宋体"/>
          <w:color w:val="000000" w:themeColor="text1"/>
        </w:rPr>
        <w:t>What about yours?</w:t>
      </w:r>
    </w:p>
    <w:p w:rsidR="00647169" w:rsidRPr="00E14AF4" w:rsidRDefault="00647169" w:rsidP="00B50CDA">
      <w:bookmarkStart w:id="0" w:name="_GoBack"/>
      <w:bookmarkEnd w:id="0"/>
    </w:p>
    <w:sectPr w:rsidR="00647169" w:rsidRPr="00E14AF4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327" w:rsidRDefault="00BE5327" w:rsidP="00BE5327">
      <w:r>
        <w:separator/>
      </w:r>
    </w:p>
  </w:endnote>
  <w:endnote w:type="continuationSeparator" w:id="0">
    <w:p w:rsidR="00BE5327" w:rsidRDefault="00BE5327" w:rsidP="00BE5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327" w:rsidRDefault="00BE5327" w:rsidP="00BE5327">
      <w:r>
        <w:separator/>
      </w:r>
    </w:p>
  </w:footnote>
  <w:footnote w:type="continuationSeparator" w:id="0">
    <w:p w:rsidR="00BE5327" w:rsidRDefault="00BE5327" w:rsidP="00BE5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AF4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BE5327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14AF4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51D20DD-9376-4ACB-B253-3918C2436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AF4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table" w:styleId="a4">
    <w:name w:val="Table Grid"/>
    <w:basedOn w:val="a1"/>
    <w:uiPriority w:val="59"/>
    <w:rsid w:val="00E14AF4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E14AF4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E14AF4"/>
    <w:rPr>
      <w:rFonts w:ascii="NEU-BZ-S92" w:eastAsia="方正书宋_GBK" w:hAnsi="NEU-BZ-S92" w:cstheme="minorBidi"/>
      <w:color w:val="000000"/>
      <w:sz w:val="24"/>
      <w:szCs w:val="22"/>
    </w:rPr>
  </w:style>
  <w:style w:type="paragraph" w:styleId="a6">
    <w:name w:val="footer"/>
    <w:basedOn w:val="a"/>
    <w:link w:val="Char0"/>
    <w:uiPriority w:val="99"/>
    <w:unhideWhenUsed/>
    <w:rsid w:val="00E14AF4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E14AF4"/>
    <w:rPr>
      <w:rFonts w:ascii="NEU-BZ-S92" w:eastAsia="方正书宋_GBK" w:hAnsi="NEU-BZ-S92" w:cstheme="minorBidi"/>
      <w:color w:val="000000"/>
      <w:sz w:val="24"/>
      <w:szCs w:val="22"/>
    </w:rPr>
  </w:style>
  <w:style w:type="paragraph" w:styleId="a7">
    <w:name w:val="List Paragraph"/>
    <w:basedOn w:val="a"/>
    <w:uiPriority w:val="34"/>
    <w:qFormat/>
    <w:rsid w:val="00E14AF4"/>
    <w:pPr>
      <w:ind w:left="72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E14AF4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E14AF4"/>
    <w:rPr>
      <w:rFonts w:ascii="Tahoma" w:eastAsia="方正书宋_GBK" w:hAnsi="Tahoma" w:cs="Tahoma"/>
      <w:color w:val="000000"/>
      <w:sz w:val="16"/>
      <w:szCs w:val="16"/>
    </w:rPr>
  </w:style>
  <w:style w:type="paragraph" w:styleId="a9">
    <w:name w:val="Quote"/>
    <w:basedOn w:val="a"/>
    <w:next w:val="a"/>
    <w:link w:val="Char2"/>
    <w:uiPriority w:val="29"/>
    <w:qFormat/>
    <w:rsid w:val="00E14AF4"/>
    <w:rPr>
      <w:i/>
      <w:iCs/>
      <w:color w:val="000000" w:themeColor="text1"/>
    </w:rPr>
  </w:style>
  <w:style w:type="character" w:customStyle="1" w:styleId="Char2">
    <w:name w:val="引用 Char"/>
    <w:basedOn w:val="a0"/>
    <w:link w:val="a9"/>
    <w:uiPriority w:val="29"/>
    <w:rsid w:val="00E14AF4"/>
    <w:rPr>
      <w:rFonts w:ascii="NEU-BZ-S92" w:eastAsia="方正书宋_GBK" w:hAnsi="NEU-BZ-S92" w:cstheme="minorBidi"/>
      <w:i/>
      <w:iCs/>
      <w:color w:val="000000" w:themeColor="text1"/>
      <w:sz w:val="24"/>
      <w:szCs w:val="22"/>
    </w:rPr>
  </w:style>
  <w:style w:type="table" w:styleId="-3">
    <w:name w:val="Light Shading Accent 3"/>
    <w:basedOn w:val="a1"/>
    <w:uiPriority w:val="60"/>
    <w:rsid w:val="00E14AF4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E14AF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E14AF4"/>
    <w:rPr>
      <w:rFonts w:ascii="NEU-BZ-S92" w:eastAsia="方正书宋_GBK" w:hAnsi="NEU-BZ-S92" w:cstheme="minorBidi"/>
      <w:color w:val="000000"/>
      <w:sz w:val="24"/>
      <w:szCs w:val="22"/>
    </w:rPr>
  </w:style>
  <w:style w:type="character" w:customStyle="1" w:styleId="Char3">
    <w:name w:val="脚注文本 Char"/>
    <w:basedOn w:val="a0"/>
    <w:link w:val="aa"/>
    <w:uiPriority w:val="99"/>
    <w:semiHidden/>
    <w:rsid w:val="00E14AF4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E14AF4"/>
    <w:pPr>
      <w:snapToGrid w:val="0"/>
    </w:pPr>
    <w:rPr>
      <w:rFonts w:ascii="Times New Roman" w:eastAsia="宋体" w:hAnsi="Times New Roman" w:cs="Times New Roman"/>
      <w:color w:val="auto"/>
      <w:sz w:val="18"/>
      <w:szCs w:val="18"/>
    </w:rPr>
  </w:style>
  <w:style w:type="character" w:customStyle="1" w:styleId="Char10">
    <w:name w:val="脚注文本 Char1"/>
    <w:basedOn w:val="a0"/>
    <w:semiHidden/>
    <w:rsid w:val="00E14AF4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E14A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2</TotalTime>
  <Pages>12</Pages>
  <Words>3214</Words>
  <Characters>11911</Characters>
  <Application>Microsoft Office Word</Application>
  <DocSecurity>0</DocSecurity>
  <Lines>99</Lines>
  <Paragraphs>30</Paragraphs>
  <ScaleCrop>false</ScaleCrop>
  <Company>微软中国</Company>
  <LinksUpToDate>false</LinksUpToDate>
  <CharactersWithSpaces>15095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2025-09-09T07:34:00Z</dcterms:created>
  <dcterms:modified xsi:type="dcterms:W3CDTF">2025-09-09T07:47:00Z</dcterms:modified>
</cp:coreProperties>
</file>